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1823C" w14:textId="77777777" w:rsidR="00AE1163" w:rsidRDefault="00AE1163" w:rsidP="00AE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ASSHBY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557E2FE8" w14:textId="77777777" w:rsidR="00AE1163" w:rsidRDefault="00AE1163" w:rsidP="00AE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Gamston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 Clerk.</w:t>
      </w:r>
    </w:p>
    <w:p w14:paraId="6500B7A3" w14:textId="77777777" w:rsidR="00AE1163" w:rsidRDefault="00AE1163" w:rsidP="00AE11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1D8AE" w14:textId="77777777" w:rsidR="00AE1163" w:rsidRDefault="00AE1163" w:rsidP="00AE11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327DB3" w14:textId="77777777" w:rsidR="00AE1163" w:rsidRDefault="00AE1163" w:rsidP="00AE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Benet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him.</w:t>
      </w:r>
    </w:p>
    <w:p w14:paraId="690D2AD8" w14:textId="77777777" w:rsidR="00AE1163" w:rsidRDefault="00AE1163" w:rsidP="00AE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8295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931931C" w14:textId="77777777" w:rsidR="00AE1163" w:rsidRDefault="00AE1163" w:rsidP="00AE11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E56F91" w14:textId="77777777" w:rsidR="00AE1163" w:rsidRDefault="00AE1163" w:rsidP="00AE11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F5D1B6" w14:textId="77777777" w:rsidR="00AE1163" w:rsidRDefault="00AE1163" w:rsidP="00AE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2022</w:t>
      </w:r>
    </w:p>
    <w:p w14:paraId="3A4FA93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F7EB8" w14:textId="77777777" w:rsidR="00AE1163" w:rsidRDefault="00AE1163" w:rsidP="009139A6">
      <w:r>
        <w:separator/>
      </w:r>
    </w:p>
  </w:endnote>
  <w:endnote w:type="continuationSeparator" w:id="0">
    <w:p w14:paraId="16E641DA" w14:textId="77777777" w:rsidR="00AE1163" w:rsidRDefault="00AE11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7D9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4EA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D72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C0CE9" w14:textId="77777777" w:rsidR="00AE1163" w:rsidRDefault="00AE1163" w:rsidP="009139A6">
      <w:r>
        <w:separator/>
      </w:r>
    </w:p>
  </w:footnote>
  <w:footnote w:type="continuationSeparator" w:id="0">
    <w:p w14:paraId="112C0381" w14:textId="77777777" w:rsidR="00AE1163" w:rsidRDefault="00AE11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019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911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140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163"/>
    <w:rsid w:val="000666E0"/>
    <w:rsid w:val="002510B7"/>
    <w:rsid w:val="005C130B"/>
    <w:rsid w:val="00826F5C"/>
    <w:rsid w:val="009139A6"/>
    <w:rsid w:val="009448BB"/>
    <w:rsid w:val="00A3176C"/>
    <w:rsid w:val="00AE1163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4B257"/>
  <w15:chartTrackingRefBased/>
  <w15:docId w15:val="{4AD0A18E-85CF-4DCB-AB22-A09B86CCF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E11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2022-05-13T16:23:00Z</dcterms:created>
  <dcterms:modified xsi:type="dcterms:W3CDTF">2022-05-13T16:23:00Z</dcterms:modified>
</cp:coreProperties>
</file>